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4BB99A7A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r w:rsidR="00532937" w:rsidRPr="003C5549">
        <w:rPr>
          <w:rFonts w:cs="Arial"/>
          <w:b/>
          <w:bCs/>
          <w:sz w:val="24"/>
          <w:szCs w:val="24"/>
        </w:rPr>
        <w:t>WG</w:t>
      </w:r>
      <w:r w:rsidR="0053293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Meeting #11</w:t>
      </w:r>
      <w:r w:rsidR="00860E7F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61EE4" w:rsidRPr="00D61EE4">
        <w:rPr>
          <w:rFonts w:cs="Arial"/>
          <w:b/>
          <w:sz w:val="24"/>
          <w:szCs w:val="24"/>
        </w:rPr>
        <w:t>R2-2206689</w:t>
      </w:r>
      <w:r w:rsidR="00D61EE4">
        <w:rPr>
          <w:rFonts w:cs="Arial"/>
          <w:b/>
          <w:sz w:val="24"/>
          <w:szCs w:val="24"/>
        </w:rPr>
        <w:t xml:space="preserve"> </w:t>
      </w:r>
    </w:p>
    <w:p w14:paraId="6C366703" w14:textId="7CCC350E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532937"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5F665AA6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253D8729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(R2-2206492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31939">
        <w:rPr>
          <w:rFonts w:ascii="Arial" w:hAnsi="Arial" w:cs="Arial"/>
          <w:b/>
          <w:bCs/>
          <w:sz w:val="22"/>
          <w:szCs w:val="22"/>
        </w:rPr>
        <w:t>R3-223883)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7EDF4EC8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sz w:val="22"/>
          <w:szCs w:val="22"/>
          <w:lang w:val="en-CA"/>
        </w:rPr>
        <w:t>2</w:t>
      </w:r>
    </w:p>
    <w:p w14:paraId="2208879F" w14:textId="08B78653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bCs/>
          <w:sz w:val="22"/>
          <w:szCs w:val="22"/>
          <w:lang w:val="en-CA"/>
        </w:rPr>
        <w:t>3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5" w:name="OLE_LINK45"/>
      <w:bookmarkStart w:id="6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5"/>
    <w:bookmarkEnd w:id="6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187670EB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 Parichehreh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2F77AD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Ali.Parichehreh</w:t>
      </w:r>
      <w:r w:rsidR="00677228">
        <w:rPr>
          <w:rFonts w:ascii="Arial" w:hAnsi="Arial" w:cs="Arial"/>
          <w:b/>
          <w:bCs/>
          <w:sz w:val="22"/>
          <w:szCs w:val="22"/>
        </w:rPr>
        <w:t>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16D1A6AC" w:rsidR="00E26244" w:rsidRDefault="00A80FF1" w:rsidP="00835DC1">
      <w:r>
        <w:t xml:space="preserve">In response to </w:t>
      </w:r>
      <w:r w:rsidR="00B01D8A">
        <w:t>RAN3</w:t>
      </w:r>
      <w:r>
        <w:t xml:space="preserve"> LS (</w:t>
      </w:r>
      <w:r w:rsidR="00B01D8A" w:rsidRPr="00B01D8A">
        <w:t>R2-2206492</w:t>
      </w:r>
      <w:r w:rsidR="00331939" w:rsidRPr="00331939">
        <w:t>/R3-223883</w:t>
      </w:r>
      <w:r>
        <w:t>)</w:t>
      </w:r>
      <w:r w:rsidR="009858A0">
        <w:t>,</w:t>
      </w:r>
      <w:r>
        <w:t xml:space="preserve"> </w:t>
      </w:r>
      <w:r w:rsidR="009858A0">
        <w:t xml:space="preserve">RAN2 </w:t>
      </w:r>
      <w:r>
        <w:t>would like to inform</w:t>
      </w:r>
      <w:r w:rsidR="00E12C7B">
        <w:t xml:space="preserve"> RAN3</w:t>
      </w:r>
      <w:r>
        <w:t xml:space="preserve"> </w:t>
      </w:r>
      <w:r w:rsidR="00331939">
        <w:t xml:space="preserve">that </w:t>
      </w:r>
      <w:r>
        <w:t xml:space="preserve">the flexible </w:t>
      </w:r>
      <w:proofErr w:type="spellStart"/>
      <w:r>
        <w:t>gNB</w:t>
      </w:r>
      <w:proofErr w:type="spellEnd"/>
      <w:r>
        <w:t xml:space="preserve"> ID length issue</w:t>
      </w:r>
      <w:r w:rsidR="00E12C7B">
        <w:t xml:space="preserve"> is discussed in RAN2</w:t>
      </w:r>
      <w:r w:rsidR="00D61EE4">
        <w:t>,</w:t>
      </w:r>
      <w:r>
        <w:t xml:space="preserve"> and the </w:t>
      </w:r>
      <w:proofErr w:type="spellStart"/>
      <w:r>
        <w:t>gNB</w:t>
      </w:r>
      <w:proofErr w:type="spellEnd"/>
      <w:r>
        <w:t xml:space="preserve"> ID </w:t>
      </w:r>
      <w:r w:rsidR="004440D7">
        <w:t xml:space="preserve">length </w:t>
      </w:r>
      <w:r>
        <w:t>broadcast solution</w:t>
      </w:r>
      <w:r w:rsidR="00966EEF">
        <w:t xml:space="preserve"> and reporting by the UE</w:t>
      </w:r>
      <w:r>
        <w:t xml:space="preserve"> has been agreed</w:t>
      </w:r>
      <w:r w:rsidR="00E26244">
        <w:t>.</w:t>
      </w:r>
    </w:p>
    <w:p w14:paraId="7E105FDD" w14:textId="7B295474" w:rsidR="00A80FF1" w:rsidRDefault="00A80FF1" w:rsidP="00835DC1">
      <w:r>
        <w:t xml:space="preserve">Hence RAN3 can consider that RAN2 </w:t>
      </w:r>
      <w:r w:rsidR="00B834C5">
        <w:t xml:space="preserve">supports </w:t>
      </w:r>
      <w:r>
        <w:t>the</w:t>
      </w:r>
      <w:r w:rsidR="005132DE">
        <w:t xml:space="preserve"> broadcast and reporting of </w:t>
      </w:r>
      <w:proofErr w:type="spellStart"/>
      <w:r>
        <w:t>gNB</w:t>
      </w:r>
      <w:proofErr w:type="spellEnd"/>
      <w:r>
        <w:t xml:space="preserve"> ID length </w:t>
      </w:r>
      <w:r w:rsidR="00532937">
        <w:t>in</w:t>
      </w:r>
      <w:r w:rsidR="00CB1578">
        <w:t xml:space="preserve"> NR and LTE </w:t>
      </w:r>
      <w:r w:rsidR="005132DE">
        <w:t>in the relevant RA</w:t>
      </w:r>
      <w:r w:rsidR="00B834C5">
        <w:t>N</w:t>
      </w:r>
      <w:r w:rsidR="005132DE">
        <w:t>2 specifications</w:t>
      </w:r>
      <w:r w:rsidR="00B03BC9">
        <w:t xml:space="preserve"> in the </w:t>
      </w:r>
      <w:r w:rsidR="00B03BC9">
        <w:t>Rel-17</w:t>
      </w:r>
      <w:r w:rsidR="005132DE">
        <w:t>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E01B2F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331939">
        <w:t>2 asks RAN3 to take the above into account</w:t>
      </w:r>
      <w:r w:rsidR="00DF0139">
        <w:t xml:space="preserve"> in their </w:t>
      </w:r>
      <w:proofErr w:type="spellStart"/>
      <w:r w:rsidR="00DF0139">
        <w:t>discusions</w:t>
      </w:r>
      <w:proofErr w:type="spellEnd"/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5F8B6B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AA482F">
        <w:rPr>
          <w:rFonts w:cs="Arial"/>
          <w:bCs/>
          <w:szCs w:val="36"/>
        </w:rPr>
        <w:t>2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6E973A78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AA482F">
        <w:t>2</w:t>
      </w:r>
      <w:r w:rsidR="0064466A">
        <w:t xml:space="preserve"> meetings can be found in the </w:t>
      </w:r>
      <w:hyperlink r:id="rId11" w:anchor="/" w:history="1">
        <w:r w:rsidR="00964184" w:rsidRPr="00AA482F">
          <w:rPr>
            <w:rStyle w:val="Hyperlink"/>
          </w:rPr>
          <w:t>RAN</w:t>
        </w:r>
        <w:r w:rsidR="00AA482F">
          <w:rPr>
            <w:rStyle w:val="Hyperlink"/>
          </w:rPr>
          <w:t>2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2AB1" w14:textId="77777777" w:rsidR="00B21E90" w:rsidRDefault="00B21E90">
      <w:pPr>
        <w:spacing w:after="0"/>
      </w:pPr>
      <w:r>
        <w:separator/>
      </w:r>
    </w:p>
  </w:endnote>
  <w:endnote w:type="continuationSeparator" w:id="0">
    <w:p w14:paraId="352713F8" w14:textId="77777777" w:rsidR="00B21E90" w:rsidRDefault="00B21E90">
      <w:pPr>
        <w:spacing w:after="0"/>
      </w:pPr>
      <w:r>
        <w:continuationSeparator/>
      </w:r>
    </w:p>
  </w:endnote>
  <w:endnote w:type="continuationNotice" w:id="1">
    <w:p w14:paraId="27A2C59B" w14:textId="77777777" w:rsidR="00B21E90" w:rsidRDefault="00B21E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743DC09" w:rsidR="009517BA" w:rsidRDefault="0095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942159C" w:rsidR="009517BA" w:rsidRDefault="0095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E815" w14:textId="77777777" w:rsidR="00B21E90" w:rsidRDefault="00B21E90">
      <w:pPr>
        <w:spacing w:after="0"/>
      </w:pPr>
      <w:r>
        <w:separator/>
      </w:r>
    </w:p>
  </w:footnote>
  <w:footnote w:type="continuationSeparator" w:id="0">
    <w:p w14:paraId="4D6AB653" w14:textId="77777777" w:rsidR="00B21E90" w:rsidRDefault="00B21E90">
      <w:pPr>
        <w:spacing w:after="0"/>
      </w:pPr>
      <w:r>
        <w:continuationSeparator/>
      </w:r>
    </w:p>
  </w:footnote>
  <w:footnote w:type="continuationNotice" w:id="1">
    <w:p w14:paraId="118A13FD" w14:textId="77777777" w:rsidR="00B21E90" w:rsidRDefault="00B21E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279048">
    <w:abstractNumId w:val="8"/>
  </w:num>
  <w:num w:numId="2" w16cid:durableId="860974423">
    <w:abstractNumId w:val="6"/>
  </w:num>
  <w:num w:numId="3" w16cid:durableId="138348408">
    <w:abstractNumId w:val="4"/>
  </w:num>
  <w:num w:numId="4" w16cid:durableId="486283477">
    <w:abstractNumId w:val="1"/>
  </w:num>
  <w:num w:numId="5" w16cid:durableId="624964284">
    <w:abstractNumId w:val="7"/>
  </w:num>
  <w:num w:numId="6" w16cid:durableId="2076779006">
    <w:abstractNumId w:val="5"/>
  </w:num>
  <w:num w:numId="7" w16cid:durableId="233199928">
    <w:abstractNumId w:val="0"/>
  </w:num>
  <w:num w:numId="8" w16cid:durableId="270433086">
    <w:abstractNumId w:val="9"/>
  </w:num>
  <w:num w:numId="9" w16cid:durableId="1535843287">
    <w:abstractNumId w:val="3"/>
  </w:num>
  <w:num w:numId="10" w16cid:durableId="165218259">
    <w:abstractNumId w:val="2"/>
  </w:num>
  <w:num w:numId="11" w16cid:durableId="18276226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0EDA"/>
    <w:rsid w:val="001035F5"/>
    <w:rsid w:val="00104010"/>
    <w:rsid w:val="00105F79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D28D4"/>
    <w:rsid w:val="001D66B0"/>
    <w:rsid w:val="001F490F"/>
    <w:rsid w:val="001F6A6F"/>
    <w:rsid w:val="00201801"/>
    <w:rsid w:val="00205C26"/>
    <w:rsid w:val="0021515D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E43EE"/>
    <w:rsid w:val="002E6B43"/>
    <w:rsid w:val="002F1940"/>
    <w:rsid w:val="002F3F75"/>
    <w:rsid w:val="002F4F13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A3221"/>
    <w:rsid w:val="004A41D3"/>
    <w:rsid w:val="004D0B5F"/>
    <w:rsid w:val="004E3939"/>
    <w:rsid w:val="004E3DA2"/>
    <w:rsid w:val="00502CA2"/>
    <w:rsid w:val="005132DE"/>
    <w:rsid w:val="00513921"/>
    <w:rsid w:val="00526B0D"/>
    <w:rsid w:val="00532937"/>
    <w:rsid w:val="00534A1C"/>
    <w:rsid w:val="00544730"/>
    <w:rsid w:val="0055381E"/>
    <w:rsid w:val="00561F7A"/>
    <w:rsid w:val="0057218F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27FAB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4F8D"/>
    <w:rsid w:val="00AA482F"/>
    <w:rsid w:val="00AB437C"/>
    <w:rsid w:val="00AB53DE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430E7"/>
    <w:rsid w:val="00C658D0"/>
    <w:rsid w:val="00C65A99"/>
    <w:rsid w:val="00C77E45"/>
    <w:rsid w:val="00C92FD4"/>
    <w:rsid w:val="00CA66CD"/>
    <w:rsid w:val="00CB1578"/>
    <w:rsid w:val="00CB6263"/>
    <w:rsid w:val="00CC096B"/>
    <w:rsid w:val="00CC414B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0&amp;SubTB=38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C:\Users\acasati\Downloads\3gpp_70.dot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1106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2002-04-23T16:10:00Z</cp:lastPrinted>
  <dcterms:created xsi:type="dcterms:W3CDTF">2022-05-22T15:40:00Z</dcterms:created>
  <dcterms:modified xsi:type="dcterms:W3CDTF">2022-05-22T15:40:00Z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